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0336A" w14:textId="77777777" w:rsidR="0059030A" w:rsidRDefault="0059030A" w:rsidP="0059030A">
      <w:pPr>
        <w:pStyle w:val="NoSpacing"/>
      </w:pPr>
      <w:r>
        <w:rPr>
          <w:u w:val="single"/>
        </w:rPr>
        <w:t>Nicholas CLERK</w:t>
      </w:r>
      <w:r>
        <w:t xml:space="preserve">     </w:t>
      </w:r>
      <w:proofErr w:type="gramStart"/>
      <w:r>
        <w:t xml:space="preserve">   (</w:t>
      </w:r>
      <w:proofErr w:type="gramEnd"/>
      <w:r>
        <w:t>fl.1454)</w:t>
      </w:r>
    </w:p>
    <w:p w14:paraId="7D5165BC" w14:textId="77777777" w:rsidR="0059030A" w:rsidRDefault="0059030A" w:rsidP="0059030A">
      <w:pPr>
        <w:pStyle w:val="NoSpacing"/>
      </w:pPr>
      <w:r>
        <w:t xml:space="preserve">of </w:t>
      </w:r>
      <w:proofErr w:type="spellStart"/>
      <w:r>
        <w:t>Allerwas</w:t>
      </w:r>
      <w:proofErr w:type="spellEnd"/>
      <w:r>
        <w:t xml:space="preserve">, Staffordshire. </w:t>
      </w:r>
      <w:proofErr w:type="spellStart"/>
      <w:r>
        <w:t>Corvesir</w:t>
      </w:r>
      <w:proofErr w:type="spellEnd"/>
      <w:r>
        <w:t>.</w:t>
      </w:r>
    </w:p>
    <w:p w14:paraId="36B8E3CB" w14:textId="77777777" w:rsidR="0059030A" w:rsidRDefault="0059030A" w:rsidP="0059030A">
      <w:pPr>
        <w:pStyle w:val="NoSpacing"/>
      </w:pPr>
    </w:p>
    <w:p w14:paraId="6E07BE62" w14:textId="77777777" w:rsidR="0059030A" w:rsidRDefault="0059030A" w:rsidP="0059030A">
      <w:pPr>
        <w:pStyle w:val="NoSpacing"/>
      </w:pPr>
    </w:p>
    <w:p w14:paraId="3A1F9510" w14:textId="77777777" w:rsidR="0059030A" w:rsidRDefault="0059030A" w:rsidP="0059030A">
      <w:pPr>
        <w:pStyle w:val="NoSpacing"/>
      </w:pPr>
      <w:r>
        <w:t xml:space="preserve">  4 Nov.1454</w:t>
      </w:r>
      <w:r>
        <w:tab/>
        <w:t>He was pardoned for not appearing to answer Thomas Ferrers, esquire(q.v.),</w:t>
      </w:r>
    </w:p>
    <w:p w14:paraId="68A64A2C" w14:textId="77777777" w:rsidR="0059030A" w:rsidRDefault="0059030A" w:rsidP="0059030A">
      <w:pPr>
        <w:pStyle w:val="NoSpacing"/>
      </w:pPr>
      <w:r>
        <w:tab/>
      </w:r>
      <w:r>
        <w:tab/>
        <w:t>touching a debt of 20 marks.</w:t>
      </w:r>
    </w:p>
    <w:p w14:paraId="4E785F23" w14:textId="77777777" w:rsidR="0059030A" w:rsidRDefault="0059030A" w:rsidP="0059030A">
      <w:pPr>
        <w:pStyle w:val="NoSpacing"/>
      </w:pPr>
      <w:r>
        <w:tab/>
      </w:r>
      <w:r>
        <w:tab/>
        <w:t>(C.P.R. 1452-61 p.193)</w:t>
      </w:r>
    </w:p>
    <w:p w14:paraId="7AE6A3CB" w14:textId="77777777" w:rsidR="0059030A" w:rsidRDefault="0059030A" w:rsidP="0059030A">
      <w:pPr>
        <w:pStyle w:val="NoSpacing"/>
      </w:pPr>
    </w:p>
    <w:p w14:paraId="7D269A07" w14:textId="77777777" w:rsidR="0059030A" w:rsidRDefault="0059030A" w:rsidP="0059030A">
      <w:pPr>
        <w:pStyle w:val="NoSpacing"/>
      </w:pPr>
    </w:p>
    <w:p w14:paraId="4CF00557" w14:textId="77777777" w:rsidR="0059030A" w:rsidRDefault="0059030A" w:rsidP="0059030A">
      <w:pPr>
        <w:pStyle w:val="NoSpacing"/>
      </w:pPr>
      <w:r>
        <w:t>28 July 2024</w:t>
      </w:r>
    </w:p>
    <w:p w14:paraId="0135D3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68E13" w14:textId="77777777" w:rsidR="0059030A" w:rsidRDefault="0059030A" w:rsidP="009139A6">
      <w:r>
        <w:separator/>
      </w:r>
    </w:p>
  </w:endnote>
  <w:endnote w:type="continuationSeparator" w:id="0">
    <w:p w14:paraId="1002DC74" w14:textId="77777777" w:rsidR="0059030A" w:rsidRDefault="005903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9F5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B0B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EA2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19690" w14:textId="77777777" w:rsidR="0059030A" w:rsidRDefault="0059030A" w:rsidP="009139A6">
      <w:r>
        <w:separator/>
      </w:r>
    </w:p>
  </w:footnote>
  <w:footnote w:type="continuationSeparator" w:id="0">
    <w:p w14:paraId="6081B9AB" w14:textId="77777777" w:rsidR="0059030A" w:rsidRDefault="005903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BFA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4C8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233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0A"/>
    <w:rsid w:val="000666E0"/>
    <w:rsid w:val="002510B7"/>
    <w:rsid w:val="00270799"/>
    <w:rsid w:val="0051698B"/>
    <w:rsid w:val="0059030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A9E57"/>
  <w15:chartTrackingRefBased/>
  <w15:docId w15:val="{737E819E-444B-4529-BC01-2627AE5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2024-07-29T13:08:00Z</dcterms:created>
  <dcterms:modified xsi:type="dcterms:W3CDTF">2024-07-29T13:09:00Z</dcterms:modified>
</cp:coreProperties>
</file>